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A550B"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CC4DEA">
        <w:rPr>
          <w:b/>
          <w:sz w:val="24"/>
          <w:szCs w:val="24"/>
        </w:rPr>
        <w:t>1</w:t>
      </w:r>
      <w:r>
        <w:rPr>
          <w:b/>
          <w:i/>
          <w:noProof/>
          <w:sz w:val="28"/>
        </w:rPr>
        <w:tab/>
      </w:r>
      <w:r w:rsidR="00121683" w:rsidRPr="00121683">
        <w:rPr>
          <w:b/>
          <w:noProof/>
          <w:sz w:val="24"/>
        </w:rPr>
        <w:t>R4-2</w:t>
      </w:r>
      <w:r w:rsidR="00B0323D">
        <w:rPr>
          <w:b/>
          <w:noProof/>
          <w:sz w:val="24"/>
        </w:rPr>
        <w:t>4</w:t>
      </w:r>
      <w:r w:rsidR="00A26D26">
        <w:rPr>
          <w:b/>
          <w:noProof/>
          <w:sz w:val="24"/>
        </w:rPr>
        <w:t>07290</w:t>
      </w:r>
    </w:p>
    <w:p w14:paraId="7CB45193" w14:textId="22A36D24" w:rsidR="001E41F3" w:rsidRDefault="00CC4DEA" w:rsidP="005E2C44">
      <w:pPr>
        <w:pStyle w:val="CRCoverPage"/>
        <w:outlineLvl w:val="0"/>
        <w:rPr>
          <w:b/>
          <w:noProof/>
          <w:sz w:val="24"/>
          <w:lang w:eastAsia="zh-CN"/>
        </w:rPr>
      </w:pPr>
      <w:r w:rsidRPr="00CC4DEA">
        <w:rPr>
          <w:b/>
          <w:noProof/>
          <w:sz w:val="24"/>
        </w:rPr>
        <w:t>Fukuoka City, Fukuoka, Japan, 20th – 24th May</w:t>
      </w:r>
      <w:r w:rsidR="00B0323D" w:rsidRPr="00B0323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3ECF6" w:rsidR="001E41F3" w:rsidRPr="00410371" w:rsidRDefault="00A26D26" w:rsidP="00EF5C91">
            <w:pPr>
              <w:pStyle w:val="CRCoverPage"/>
              <w:spacing w:after="0"/>
              <w:jc w:val="center"/>
              <w:rPr>
                <w:noProof/>
              </w:rPr>
            </w:pPr>
            <w:r>
              <w:rPr>
                <w:noProof/>
              </w:rPr>
              <w:t>4339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E601B" w:rsidR="001E41F3" w:rsidRPr="00410371" w:rsidRDefault="00427CEC" w:rsidP="00EF5C91">
            <w:pPr>
              <w:pStyle w:val="CRCoverPage"/>
              <w:spacing w:after="0"/>
              <w:jc w:val="center"/>
              <w:rPr>
                <w:noProof/>
                <w:sz w:val="28"/>
              </w:rPr>
            </w:pPr>
            <w:r>
              <w:rPr>
                <w:b/>
                <w:noProof/>
                <w:sz w:val="28"/>
              </w:rPr>
              <w:t>15</w:t>
            </w:r>
            <w:r w:rsidR="00404988">
              <w:rPr>
                <w:b/>
                <w:noProof/>
                <w:sz w:val="28"/>
              </w:rPr>
              <w:t>.</w:t>
            </w:r>
            <w:r>
              <w:rPr>
                <w:b/>
                <w:noProof/>
                <w:sz w:val="28"/>
              </w:rPr>
              <w:t>2</w:t>
            </w:r>
            <w:r w:rsidR="00CC4DEA">
              <w:rPr>
                <w:b/>
                <w:noProof/>
                <w:sz w:val="28"/>
              </w:rPr>
              <w:t>5</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F63E8" w:rsidR="0060615D" w:rsidRDefault="00616B9F" w:rsidP="0060615D">
            <w:pPr>
              <w:pStyle w:val="CRCoverPage"/>
              <w:spacing w:after="0"/>
              <w:ind w:left="100"/>
              <w:rPr>
                <w:noProof/>
              </w:rPr>
            </w:pPr>
            <w:r w:rsidRPr="00616B9F">
              <w:t>[</w:t>
            </w:r>
            <w:proofErr w:type="spellStart"/>
            <w:r w:rsidRPr="00616B9F">
              <w:t>NR_newRAT</w:t>
            </w:r>
            <w:proofErr w:type="spellEnd"/>
            <w:r w:rsidRPr="00616B9F">
              <w:t xml:space="preserve">-Core] </w:t>
            </w:r>
            <w:r w:rsidR="00CE0EEF" w:rsidRPr="00CE0EEF">
              <w:t>CR on active TCI state list update delay -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20712"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CC4DEA">
              <w:rPr>
                <w:noProof/>
              </w:rPr>
              <w:t>5</w:t>
            </w:r>
            <w:r>
              <w:rPr>
                <w:noProof/>
              </w:rPr>
              <w:t>-</w:t>
            </w:r>
            <w:r w:rsidR="00FA0BD6">
              <w:rPr>
                <w:noProof/>
              </w:rPr>
              <w:t>0</w:t>
            </w:r>
            <w:r w:rsidR="00CC4DEA">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78038" w:rsidR="0060615D" w:rsidRPr="008C58FA" w:rsidRDefault="00957141" w:rsidP="0060615D">
            <w:pPr>
              <w:pStyle w:val="CRCoverPage"/>
              <w:spacing w:after="0"/>
              <w:ind w:left="100"/>
              <w:rPr>
                <w:noProof/>
              </w:rPr>
            </w:pPr>
            <w:r>
              <w:rPr>
                <w:noProof/>
              </w:rPr>
              <w:t>8.10</w:t>
            </w:r>
            <w:r w:rsidR="00351022">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7BCC">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6D7B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793C1" w14:textId="77777777" w:rsidR="006D7BCC" w:rsidRDefault="006D7BCC">
      <w:r>
        <w:separator/>
      </w:r>
    </w:p>
  </w:endnote>
  <w:endnote w:type="continuationSeparator" w:id="0">
    <w:p w14:paraId="37642B64" w14:textId="77777777" w:rsidR="006D7BCC" w:rsidRDefault="006D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37C02" w14:textId="77777777" w:rsidR="006D7BCC" w:rsidRDefault="006D7BCC">
      <w:r>
        <w:separator/>
      </w:r>
    </w:p>
  </w:footnote>
  <w:footnote w:type="continuationSeparator" w:id="0">
    <w:p w14:paraId="29D0FBAB" w14:textId="77777777" w:rsidR="006D7BCC" w:rsidRDefault="006D7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65885"/>
    <w:rsid w:val="000731B6"/>
    <w:rsid w:val="000A6394"/>
    <w:rsid w:val="000B21B3"/>
    <w:rsid w:val="000B3268"/>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F152F"/>
    <w:rsid w:val="00501638"/>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B46FB"/>
    <w:rsid w:val="006C0DCC"/>
    <w:rsid w:val="006D0C16"/>
    <w:rsid w:val="006D7BCC"/>
    <w:rsid w:val="006E21FB"/>
    <w:rsid w:val="006F0370"/>
    <w:rsid w:val="0070428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3F7E"/>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734F"/>
    <w:rsid w:val="00A246B6"/>
    <w:rsid w:val="00A2516E"/>
    <w:rsid w:val="00A26D2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66BA2"/>
    <w:rsid w:val="00C870F6"/>
    <w:rsid w:val="00C9128B"/>
    <w:rsid w:val="00C95985"/>
    <w:rsid w:val="00CA2B7B"/>
    <w:rsid w:val="00CC4DEA"/>
    <w:rsid w:val="00CC5026"/>
    <w:rsid w:val="00CC68D0"/>
    <w:rsid w:val="00CE0EEF"/>
    <w:rsid w:val="00CE6FDC"/>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2</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22</cp:revision>
  <cp:lastPrinted>1900-01-01T08:00:00Z</cp:lastPrinted>
  <dcterms:created xsi:type="dcterms:W3CDTF">2023-11-03T16:52:00Z</dcterms:created>
  <dcterms:modified xsi:type="dcterms:W3CDTF">2024-05-13T05:03:00Z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